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B1F65" w14:textId="77777777" w:rsidR="001E3B32" w:rsidRDefault="001E3B32" w:rsidP="001E3B32">
      <w:pPr>
        <w:pStyle w:val="NoSpacing"/>
      </w:pPr>
      <w:r>
        <w:rPr>
          <w:u w:val="single"/>
        </w:rPr>
        <w:t>Richard COLYN</w:t>
      </w:r>
      <w:r>
        <w:t xml:space="preserve">    </w:t>
      </w:r>
      <w:proofErr w:type="gramStart"/>
      <w:r>
        <w:t xml:space="preserve">   (</w:t>
      </w:r>
      <w:proofErr w:type="gramEnd"/>
      <w:r>
        <w:t>fl.1419)</w:t>
      </w:r>
    </w:p>
    <w:p w14:paraId="61F04E11" w14:textId="77777777" w:rsidR="001E3B32" w:rsidRDefault="001E3B32" w:rsidP="001E3B32">
      <w:pPr>
        <w:pStyle w:val="NoSpacing"/>
      </w:pPr>
      <w:r>
        <w:t>of London. Apprentice ironmonger.</w:t>
      </w:r>
    </w:p>
    <w:p w14:paraId="5AEFBCFD" w14:textId="77777777" w:rsidR="001E3B32" w:rsidRDefault="001E3B32" w:rsidP="001E3B32">
      <w:pPr>
        <w:pStyle w:val="NoSpacing"/>
      </w:pPr>
    </w:p>
    <w:p w14:paraId="3A321572" w14:textId="77777777" w:rsidR="001E3B32" w:rsidRDefault="001E3B32" w:rsidP="001E3B32">
      <w:pPr>
        <w:pStyle w:val="NoSpacing"/>
      </w:pPr>
    </w:p>
    <w:p w14:paraId="2E6D8098" w14:textId="77777777" w:rsidR="001E3B32" w:rsidRDefault="001E3B32" w:rsidP="001E3B32">
      <w:pPr>
        <w:pStyle w:val="NoSpacing"/>
      </w:pPr>
      <w:r>
        <w:t xml:space="preserve">Son of Walter Colyn of </w:t>
      </w:r>
      <w:proofErr w:type="spellStart"/>
      <w:r>
        <w:t>Cottesworthy</w:t>
      </w:r>
      <w:proofErr w:type="spellEnd"/>
      <w:r>
        <w:t>, Devon.</w:t>
      </w:r>
    </w:p>
    <w:p w14:paraId="39EB1A51" w14:textId="77777777" w:rsidR="001E3B32" w:rsidRDefault="001E3B32" w:rsidP="001E3B32">
      <w:pPr>
        <w:pStyle w:val="NoSpacing"/>
        <w:rPr>
          <w:rFonts w:eastAsia="Times New Roman"/>
        </w:rPr>
      </w:pPr>
      <w:r w:rsidRPr="00077E02"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t>A.</w:t>
      </w:r>
      <w:proofErr w:type="gramStart"/>
      <w:r w:rsidRPr="00077E02">
        <w:t>H.Thomas</w:t>
      </w:r>
      <w:proofErr w:type="spellEnd"/>
      <w:proofErr w:type="gramEnd"/>
      <w:r w:rsidRPr="00077E02">
        <w:t xml:space="preserve"> pub. Cambridge University Press 1943 p.</w:t>
      </w:r>
      <w:r>
        <w:rPr>
          <w:rFonts w:eastAsia="Times New Roman"/>
        </w:rPr>
        <w:t>71)</w:t>
      </w:r>
    </w:p>
    <w:p w14:paraId="0B5D59C4" w14:textId="77777777" w:rsidR="001E3B32" w:rsidRDefault="001E3B32" w:rsidP="001E3B32">
      <w:pPr>
        <w:pStyle w:val="NoSpacing"/>
        <w:rPr>
          <w:rFonts w:eastAsia="Times New Roman"/>
        </w:rPr>
      </w:pPr>
    </w:p>
    <w:p w14:paraId="17495A7F" w14:textId="77777777" w:rsidR="001E3B32" w:rsidRDefault="001E3B32" w:rsidP="001E3B32">
      <w:pPr>
        <w:pStyle w:val="NoSpacing"/>
        <w:rPr>
          <w:rFonts w:eastAsia="Times New Roman"/>
        </w:rPr>
      </w:pPr>
    </w:p>
    <w:p w14:paraId="742166A4" w14:textId="77777777" w:rsidR="001E3B32" w:rsidRDefault="001E3B32" w:rsidP="001E3B32">
      <w:pPr>
        <w:pStyle w:val="NoSpacing"/>
        <w:rPr>
          <w:rFonts w:eastAsia="Times New Roman"/>
        </w:rPr>
      </w:pPr>
      <w:r>
        <w:rPr>
          <w:rFonts w:eastAsia="Times New Roman"/>
        </w:rPr>
        <w:t>20 Aug.1419</w:t>
      </w:r>
      <w:r>
        <w:rPr>
          <w:rFonts w:eastAsia="Times New Roman"/>
        </w:rPr>
        <w:tab/>
        <w:t>He was exonerated from his apprenticeship to Thomas Podmore of London,</w:t>
      </w:r>
    </w:p>
    <w:p w14:paraId="406B9DBC" w14:textId="77777777" w:rsidR="001E3B32" w:rsidRDefault="001E3B32" w:rsidP="001E3B32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ironmonger(q.v.), because the latter had not enrolled him at Guildhall</w:t>
      </w:r>
    </w:p>
    <w:p w14:paraId="7B8F0E62" w14:textId="77777777" w:rsidR="001E3B32" w:rsidRDefault="001E3B32" w:rsidP="001E3B32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and </w:t>
      </w:r>
      <w:proofErr w:type="gramStart"/>
      <w:r>
        <w:rPr>
          <w:rFonts w:eastAsia="Times New Roman"/>
        </w:rPr>
        <w:t>had left</w:t>
      </w:r>
      <w:proofErr w:type="gramEnd"/>
      <w:r>
        <w:rPr>
          <w:rFonts w:eastAsia="Times New Roman"/>
        </w:rPr>
        <w:t xml:space="preserve"> the city.     (ibid.)</w:t>
      </w:r>
    </w:p>
    <w:p w14:paraId="3A27C4AE" w14:textId="77777777" w:rsidR="001E3B32" w:rsidRDefault="001E3B32" w:rsidP="001E3B32">
      <w:pPr>
        <w:pStyle w:val="NoSpacing"/>
        <w:rPr>
          <w:rFonts w:eastAsia="Times New Roman"/>
        </w:rPr>
      </w:pPr>
    </w:p>
    <w:p w14:paraId="22B12373" w14:textId="77777777" w:rsidR="001E3B32" w:rsidRDefault="001E3B32" w:rsidP="001E3B32">
      <w:pPr>
        <w:pStyle w:val="NoSpacing"/>
        <w:rPr>
          <w:rFonts w:eastAsia="Times New Roman"/>
        </w:rPr>
      </w:pPr>
    </w:p>
    <w:p w14:paraId="00A9BD43" w14:textId="77777777" w:rsidR="001E3B32" w:rsidRDefault="001E3B32" w:rsidP="001E3B32">
      <w:pPr>
        <w:pStyle w:val="NoSpacing"/>
        <w:rPr>
          <w:rFonts w:eastAsia="Times New Roman"/>
        </w:rPr>
      </w:pPr>
      <w:r>
        <w:rPr>
          <w:rFonts w:eastAsia="Times New Roman"/>
        </w:rPr>
        <w:t>25 July 2024</w:t>
      </w:r>
    </w:p>
    <w:p w14:paraId="4B8061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B3342" w14:textId="77777777" w:rsidR="001E3B32" w:rsidRDefault="001E3B32" w:rsidP="009139A6">
      <w:r>
        <w:separator/>
      </w:r>
    </w:p>
  </w:endnote>
  <w:endnote w:type="continuationSeparator" w:id="0">
    <w:p w14:paraId="0D44828A" w14:textId="77777777" w:rsidR="001E3B32" w:rsidRDefault="001E3B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00F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BD8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D1A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4873F" w14:textId="77777777" w:rsidR="001E3B32" w:rsidRDefault="001E3B32" w:rsidP="009139A6">
      <w:r>
        <w:separator/>
      </w:r>
    </w:p>
  </w:footnote>
  <w:footnote w:type="continuationSeparator" w:id="0">
    <w:p w14:paraId="129F12A6" w14:textId="77777777" w:rsidR="001E3B32" w:rsidRDefault="001E3B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ED8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661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EC3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32"/>
    <w:rsid w:val="000666E0"/>
    <w:rsid w:val="001E3B32"/>
    <w:rsid w:val="002510B7"/>
    <w:rsid w:val="00270799"/>
    <w:rsid w:val="005C130B"/>
    <w:rsid w:val="00826F5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C38AC"/>
  <w15:chartTrackingRefBased/>
  <w15:docId w15:val="{B82E4854-2CC3-4A0F-97EE-3C09C44D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2024-07-26T19:09:00Z</dcterms:created>
  <dcterms:modified xsi:type="dcterms:W3CDTF">2024-07-26T19:10:00Z</dcterms:modified>
</cp:coreProperties>
</file>